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7FB4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Hamo KYDDALL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fl.1456)</w:t>
      </w:r>
    </w:p>
    <w:p w14:paraId="1D021361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</w:p>
    <w:p w14:paraId="73AE34CB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</w:p>
    <w:p w14:paraId="7D2C57AA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20 May1456</w:t>
      </w:r>
      <w:r>
        <w:rPr>
          <w:rFonts w:cs="Times New Roman"/>
          <w:szCs w:val="24"/>
          <w:lang w:val="en-GB"/>
        </w:rPr>
        <w:tab/>
        <w:t>He was on a commission of the peace for Lindsey.</w:t>
      </w:r>
    </w:p>
    <w:p w14:paraId="292C01C8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(C.P.R. 1452-61 p.671)</w:t>
      </w:r>
    </w:p>
    <w:p w14:paraId="184D1439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</w:p>
    <w:p w14:paraId="600D9BE2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</w:p>
    <w:p w14:paraId="05220A64" w14:textId="77777777" w:rsidR="00D752D2" w:rsidRDefault="00D752D2" w:rsidP="00D752D2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08 March 2025</w:t>
      </w:r>
      <w:r>
        <w:rPr>
          <w:rFonts w:cs="Times New Roman"/>
          <w:szCs w:val="24"/>
          <w:lang w:val="en-GB"/>
        </w:rPr>
        <w:fldChar w:fldCharType="end"/>
      </w:r>
    </w:p>
    <w:p w14:paraId="446C61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C8B7" w14:textId="77777777" w:rsidR="00D752D2" w:rsidRDefault="00D752D2" w:rsidP="009139A6">
      <w:r>
        <w:separator/>
      </w:r>
    </w:p>
  </w:endnote>
  <w:endnote w:type="continuationSeparator" w:id="0">
    <w:p w14:paraId="168AD4B7" w14:textId="77777777" w:rsidR="00D752D2" w:rsidRDefault="00D752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24D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65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80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EFD3" w14:textId="77777777" w:rsidR="00D752D2" w:rsidRDefault="00D752D2" w:rsidP="009139A6">
      <w:r>
        <w:separator/>
      </w:r>
    </w:p>
  </w:footnote>
  <w:footnote w:type="continuationSeparator" w:id="0">
    <w:p w14:paraId="1ECEB01F" w14:textId="77777777" w:rsidR="00D752D2" w:rsidRDefault="00D752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8C9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787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A7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2D2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52D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80C22"/>
  <w15:chartTrackingRefBased/>
  <w15:docId w15:val="{811015E9-62B4-409C-A55D-ED8D44EF2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2025-03-09T08:06:00Z</dcterms:created>
  <dcterms:modified xsi:type="dcterms:W3CDTF">2025-03-09T08:07:00Z</dcterms:modified>
</cp:coreProperties>
</file>